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DBD32" w14:textId="77777777" w:rsidR="00F76F8F" w:rsidRDefault="00F76F8F" w:rsidP="00F76F8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Robert SONMAN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19C014F0" w14:textId="77777777" w:rsidR="00F76F8F" w:rsidRDefault="00F76F8F" w:rsidP="00F76F8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Honingham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Norfolk. Husbandman.</w:t>
      </w:r>
    </w:p>
    <w:p w14:paraId="78EFF2B5" w14:textId="77777777" w:rsidR="00F76F8F" w:rsidRDefault="00F76F8F" w:rsidP="00F76F8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83EFA73" w14:textId="77777777" w:rsidR="00F76F8F" w:rsidRDefault="00F76F8F" w:rsidP="00F76F8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31AC873" w14:textId="77777777" w:rsidR="00F76F8F" w:rsidRDefault="00F76F8F" w:rsidP="00F76F8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Thomas Jenney(q.v.) brought a plaint of debt against him, Geoffrey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Lounde</w:t>
      </w:r>
      <w:proofErr w:type="spellEnd"/>
      <w:proofErr w:type="gramEnd"/>
    </w:p>
    <w:p w14:paraId="05889FE0" w14:textId="77777777" w:rsidR="00F76F8F" w:rsidRDefault="00F76F8F" w:rsidP="00F76F8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of Norwich(q.v.), Robert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Holme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Loddon(q.v.) and Stephen Verdon of</w:t>
      </w:r>
    </w:p>
    <w:p w14:paraId="6569FB69" w14:textId="77777777" w:rsidR="00F76F8F" w:rsidRDefault="00F76F8F" w:rsidP="00F76F8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Carleton Rode(q.v.).</w:t>
      </w:r>
    </w:p>
    <w:p w14:paraId="2DDEDD56" w14:textId="77777777" w:rsidR="00F76F8F" w:rsidRDefault="00F76F8F" w:rsidP="00F76F8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FB602B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59DDFF30" w14:textId="77777777" w:rsidR="00F76F8F" w:rsidRDefault="00F76F8F" w:rsidP="00F76F8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493B133" w14:textId="77777777" w:rsidR="00F76F8F" w:rsidRDefault="00F76F8F" w:rsidP="00F76F8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101C66C" w14:textId="77777777" w:rsidR="00F76F8F" w:rsidRPr="00FC5F84" w:rsidRDefault="00F76F8F" w:rsidP="00F76F8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25 March 2021</w:t>
      </w:r>
    </w:p>
    <w:p w14:paraId="1D611FF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73537F" w14:textId="77777777" w:rsidR="00F76F8F" w:rsidRDefault="00F76F8F" w:rsidP="009139A6">
      <w:r>
        <w:separator/>
      </w:r>
    </w:p>
  </w:endnote>
  <w:endnote w:type="continuationSeparator" w:id="0">
    <w:p w14:paraId="196E199F" w14:textId="77777777" w:rsidR="00F76F8F" w:rsidRDefault="00F76F8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11EE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2D10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ED40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51A75" w14:textId="77777777" w:rsidR="00F76F8F" w:rsidRDefault="00F76F8F" w:rsidP="009139A6">
      <w:r>
        <w:separator/>
      </w:r>
    </w:p>
  </w:footnote>
  <w:footnote w:type="continuationSeparator" w:id="0">
    <w:p w14:paraId="41E962DE" w14:textId="77777777" w:rsidR="00F76F8F" w:rsidRDefault="00F76F8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DE43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7AF3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CC20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F8F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76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32965B"/>
  <w15:chartTrackingRefBased/>
  <w15:docId w15:val="{2DD91083-BBBF-489C-8A7B-35B39B91F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76F8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2021-04-23T11:23:00Z</dcterms:created>
  <dcterms:modified xsi:type="dcterms:W3CDTF">2021-04-23T11:23:00Z</dcterms:modified>
</cp:coreProperties>
</file>